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B8CC6" w14:textId="298E908C" w:rsidR="006B2F86" w:rsidRDefault="00711BCD" w:rsidP="00E71FC3">
      <w:pPr>
        <w:pStyle w:val="NoSpacing"/>
      </w:pPr>
      <w:bookmarkStart w:id="0" w:name="_GoBack"/>
      <w:bookmarkEnd w:id="0"/>
      <w:r>
        <w:rPr>
          <w:u w:val="single"/>
        </w:rPr>
        <w:t>Robert BAYNE</w:t>
      </w:r>
      <w:r>
        <w:t xml:space="preserve">       (fl.1396-1408)</w:t>
      </w:r>
    </w:p>
    <w:p w14:paraId="5D4C0467" w14:textId="7C98E0A7" w:rsidR="00711BCD" w:rsidRDefault="00711BCD" w:rsidP="00E71FC3">
      <w:pPr>
        <w:pStyle w:val="NoSpacing"/>
      </w:pPr>
      <w:r>
        <w:t xml:space="preserve">Rector of </w:t>
      </w:r>
      <w:proofErr w:type="spellStart"/>
      <w:r>
        <w:t>St.Helen’s</w:t>
      </w:r>
      <w:proofErr w:type="spellEnd"/>
      <w:r>
        <w:t xml:space="preserve"> Church, Ainderby Steeple, North Riding of Yorkshire.</w:t>
      </w:r>
    </w:p>
    <w:p w14:paraId="0FEF67EC" w14:textId="6E7288F2" w:rsidR="00711BCD" w:rsidRDefault="00711BCD" w:rsidP="00E71FC3">
      <w:pPr>
        <w:pStyle w:val="NoSpacing"/>
      </w:pPr>
    </w:p>
    <w:p w14:paraId="3AFC9F4E" w14:textId="087842B0" w:rsidR="00711BCD" w:rsidRDefault="00711BCD" w:rsidP="00E71FC3">
      <w:pPr>
        <w:pStyle w:val="NoSpacing"/>
      </w:pPr>
    </w:p>
    <w:p w14:paraId="08A31B21" w14:textId="2E48B187" w:rsidR="00711BCD" w:rsidRDefault="00711BCD" w:rsidP="00E71FC3">
      <w:pPr>
        <w:pStyle w:val="NoSpacing"/>
      </w:pPr>
      <w:r>
        <w:t xml:space="preserve">   1396-1408</w:t>
      </w:r>
      <w:r>
        <w:tab/>
        <w:t>He was the Rector.</w:t>
      </w:r>
    </w:p>
    <w:p w14:paraId="35CF4389" w14:textId="3D33BC8F" w:rsidR="00711BCD" w:rsidRDefault="00711BCD" w:rsidP="00E71FC3">
      <w:pPr>
        <w:pStyle w:val="NoSpacing"/>
      </w:pPr>
      <w:r>
        <w:tab/>
      </w:r>
      <w:r>
        <w:tab/>
        <w:t>(from information in the church)</w:t>
      </w:r>
    </w:p>
    <w:p w14:paraId="04D59EBB" w14:textId="12372B2D" w:rsidR="00711BCD" w:rsidRDefault="00711BCD" w:rsidP="00E71FC3">
      <w:pPr>
        <w:pStyle w:val="NoSpacing"/>
      </w:pPr>
    </w:p>
    <w:p w14:paraId="69801C83" w14:textId="72D2AC26" w:rsidR="00711BCD" w:rsidRDefault="00711BCD" w:rsidP="00E71FC3">
      <w:pPr>
        <w:pStyle w:val="NoSpacing"/>
      </w:pPr>
    </w:p>
    <w:p w14:paraId="1723107D" w14:textId="32B1E230" w:rsidR="00711BCD" w:rsidRPr="00711BCD" w:rsidRDefault="00711BCD" w:rsidP="00E71FC3">
      <w:pPr>
        <w:pStyle w:val="NoSpacing"/>
      </w:pPr>
      <w:r>
        <w:t>28 September 2019</w:t>
      </w:r>
    </w:p>
    <w:sectPr w:rsidR="00711BCD" w:rsidRPr="00711B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4B95" w14:textId="77777777" w:rsidR="00FA02AA" w:rsidRDefault="00FA02AA" w:rsidP="00E71FC3">
      <w:pPr>
        <w:spacing w:after="0" w:line="240" w:lineRule="auto"/>
      </w:pPr>
      <w:r>
        <w:separator/>
      </w:r>
    </w:p>
  </w:endnote>
  <w:endnote w:type="continuationSeparator" w:id="0">
    <w:p w14:paraId="3B7C70BA" w14:textId="77777777" w:rsidR="00FA02AA" w:rsidRDefault="00FA02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585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CCC84" w14:textId="77777777" w:rsidR="00FA02AA" w:rsidRDefault="00FA02AA" w:rsidP="00E71FC3">
      <w:pPr>
        <w:spacing w:after="0" w:line="240" w:lineRule="auto"/>
      </w:pPr>
      <w:r>
        <w:separator/>
      </w:r>
    </w:p>
  </w:footnote>
  <w:footnote w:type="continuationSeparator" w:id="0">
    <w:p w14:paraId="7C730F10" w14:textId="77777777" w:rsidR="00FA02AA" w:rsidRDefault="00FA02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CD"/>
    <w:rsid w:val="00150B24"/>
    <w:rsid w:val="001A7C09"/>
    <w:rsid w:val="00577BD5"/>
    <w:rsid w:val="00656CBA"/>
    <w:rsid w:val="006A1F77"/>
    <w:rsid w:val="00711BCD"/>
    <w:rsid w:val="00733BE7"/>
    <w:rsid w:val="00AB52E8"/>
    <w:rsid w:val="00B16D3F"/>
    <w:rsid w:val="00BB41AC"/>
    <w:rsid w:val="00E71FC3"/>
    <w:rsid w:val="00EF4813"/>
    <w:rsid w:val="00FA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5D4F3"/>
  <w15:chartTrackingRefBased/>
  <w15:docId w15:val="{74631DC2-163C-4EE7-BF08-7143BB026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2019-09-28T20:52:00Z</dcterms:created>
  <dcterms:modified xsi:type="dcterms:W3CDTF">2019-09-28T20:52:00Z</dcterms:modified>
</cp:coreProperties>
</file>